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05" w:rsidRDefault="00217605" w:rsidP="000321E6">
      <w:r>
        <w:rPr>
          <w:noProof/>
          <w:lang w:val="tr-TR" w:eastAsia="tr-TR"/>
        </w:rPr>
        <w:pict>
          <v:roundrect id="_x0000_s1026" style="position:absolute;margin-left:486pt;margin-top:-63pt;width:27pt;height:26.25pt;z-index:251662848" arcsize="10923f">
            <v:textbox>
              <w:txbxContent>
                <w:p w:rsidR="00217605" w:rsidRPr="00C3501C" w:rsidRDefault="00217605">
                  <w:pPr>
                    <w:rPr>
                      <w:sz w:val="28"/>
                      <w:szCs w:val="28"/>
                      <w:lang w:val="tr-TR"/>
                    </w:rPr>
                  </w:pPr>
                  <w:r>
                    <w:rPr>
                      <w:sz w:val="28"/>
                      <w:szCs w:val="28"/>
                      <w:lang w:val="tr-TR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_x0000_s1027" style="position:absolute;margin-left:-55.5pt;margin-top:-63pt;width:589.5pt;height:80.25pt;z-index:251647488" arcsize="10923f">
            <v:textbox>
              <w:txbxContent>
                <w:p w:rsidR="00217605" w:rsidRDefault="00217605" w:rsidP="002A7D4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                                                                  ……………………………………………………………  SECONDARY SCHOOL </w:t>
                  </w:r>
                </w:p>
                <w:p w:rsidR="00217605" w:rsidRPr="00630440" w:rsidRDefault="00217605" w:rsidP="000321E6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ab/>
                    <w:t xml:space="preserve">                             2014-2015 EDUCATION YEAR ELECTIVE ENGLISH LESSON FIRTS TERM SECOND WRITTEN EXAM</w:t>
                  </w:r>
                </w:p>
                <w:p w:rsidR="00217605" w:rsidRPr="000321E6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 xml:space="preserve">       FOR 7TH GRADE 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MARK: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ect id="_x0000_s1028" style="position:absolute;margin-left:-64.5pt;margin-top:-63pt;width:120pt;height:80.25pt;z-index:251648512">
            <v:textbox>
              <w:txbxContent>
                <w:p w:rsidR="00217605" w:rsidRDefault="00217605" w:rsidP="000321E6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NAME:</w:t>
                  </w:r>
                  <w:r>
                    <w:rPr>
                      <w:lang w:val="tr-TR"/>
                    </w:rPr>
                    <w:tab/>
                  </w:r>
                </w:p>
                <w:p w:rsidR="00217605" w:rsidRDefault="00217605" w:rsidP="000321E6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SURNAME:</w:t>
                  </w:r>
                </w:p>
                <w:p w:rsidR="00217605" w:rsidRDefault="00217605" w:rsidP="000321E6">
                  <w:r>
                    <w:rPr>
                      <w:lang w:val="tr-TR"/>
                    </w:rPr>
                    <w:t>CLASS/NO:</w:t>
                  </w:r>
                </w:p>
              </w:txbxContent>
            </v:textbox>
          </v:rect>
        </w:pict>
      </w:r>
    </w:p>
    <w:p w:rsidR="00217605" w:rsidRDefault="00217605" w:rsidP="000321E6"/>
    <w:p w:rsidR="00217605" w:rsidRPr="0003299B" w:rsidRDefault="00217605" w:rsidP="000321E6">
      <w:pPr>
        <w:rPr>
          <w:b/>
        </w:rPr>
      </w:pPr>
      <w:r w:rsidRPr="0003299B">
        <w:rPr>
          <w:b/>
        </w:rPr>
        <w:t>A. Group the words under the right column. ( Kelimeleri doğru sütunun altına yazarak gruplayınız. 2x10:20)</w:t>
      </w:r>
    </w:p>
    <w:p w:rsidR="00217605" w:rsidRDefault="00217605" w:rsidP="000321E6">
      <w:r>
        <w:rPr>
          <w:noProof/>
          <w:lang w:val="tr-TR" w:eastAsia="tr-TR"/>
        </w:rPr>
        <w:pict>
          <v:roundrect id="_x0000_s1029" style="position:absolute;margin-left:23.25pt;margin-top:1.65pt;width:434.25pt;height:58.5pt;z-index:251649536" arcsize="10923f">
            <v:textbox>
              <w:txbxContent>
                <w:p w:rsidR="00217605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Desert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anaconda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Whale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fur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sea</w:t>
                  </w:r>
                </w:p>
                <w:p w:rsidR="00217605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tail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reptile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carnivore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butterfly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ocean</w:t>
                  </w:r>
                </w:p>
                <w:p w:rsidR="00217605" w:rsidRPr="000321E6" w:rsidRDefault="00217605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</w:p>
    <w:p w:rsidR="00217605" w:rsidRPr="000321E6" w:rsidRDefault="00217605" w:rsidP="000321E6"/>
    <w:p w:rsidR="00217605" w:rsidRDefault="00217605" w:rsidP="000321E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6"/>
        <w:gridCol w:w="2596"/>
        <w:gridCol w:w="2597"/>
        <w:gridCol w:w="2597"/>
      </w:tblGrid>
      <w:tr w:rsidR="00217605" w:rsidRPr="009C1C12" w:rsidTr="009C1C12">
        <w:tc>
          <w:tcPr>
            <w:tcW w:w="2596" w:type="dxa"/>
          </w:tcPr>
          <w:p w:rsidR="00217605" w:rsidRPr="009C1C12" w:rsidRDefault="00217605" w:rsidP="009C1C12">
            <w:pPr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>ANIMAL  NAMES</w:t>
            </w:r>
          </w:p>
        </w:tc>
        <w:tc>
          <w:tcPr>
            <w:tcW w:w="2596" w:type="dxa"/>
          </w:tcPr>
          <w:p w:rsidR="00217605" w:rsidRPr="009C1C12" w:rsidRDefault="00217605" w:rsidP="009C1C12">
            <w:pPr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>HABITATS</w:t>
            </w:r>
          </w:p>
        </w:tc>
        <w:tc>
          <w:tcPr>
            <w:tcW w:w="2597" w:type="dxa"/>
          </w:tcPr>
          <w:p w:rsidR="00217605" w:rsidRPr="009C1C12" w:rsidRDefault="00217605" w:rsidP="009C1C12">
            <w:pPr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>TYPES OF ANIMAL</w:t>
            </w:r>
          </w:p>
        </w:tc>
        <w:tc>
          <w:tcPr>
            <w:tcW w:w="2597" w:type="dxa"/>
          </w:tcPr>
          <w:p w:rsidR="00217605" w:rsidRPr="009C1C12" w:rsidRDefault="00217605" w:rsidP="009C1C12">
            <w:pPr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>BODY PARTS</w:t>
            </w:r>
          </w:p>
        </w:tc>
      </w:tr>
      <w:tr w:rsidR="00217605" w:rsidRPr="009C1C12" w:rsidTr="009C1C12">
        <w:tc>
          <w:tcPr>
            <w:tcW w:w="2596" w:type="dxa"/>
          </w:tcPr>
          <w:p w:rsidR="00217605" w:rsidRPr="009C1C12" w:rsidRDefault="00217605" w:rsidP="009C1C12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9C1C12">
              <w:rPr>
                <w:rFonts w:ascii="Comic Sans MS" w:hAnsi="Comic Sans MS"/>
                <w:i/>
              </w:rPr>
              <w:t>Eg: lion</w:t>
            </w:r>
          </w:p>
        </w:tc>
        <w:tc>
          <w:tcPr>
            <w:tcW w:w="2596" w:type="dxa"/>
          </w:tcPr>
          <w:p w:rsidR="00217605" w:rsidRPr="009C1C12" w:rsidRDefault="00217605" w:rsidP="009C1C12">
            <w:pPr>
              <w:spacing w:after="0" w:line="240" w:lineRule="auto"/>
              <w:rPr>
                <w:rFonts w:ascii="Comic Sans MS" w:hAnsi="Comic Sans MS"/>
                <w:i/>
              </w:rPr>
            </w:pPr>
            <w:smartTag w:uri="urn:schemas-microsoft-com:office:smarttags" w:element="place">
              <w:r w:rsidRPr="009C1C12">
                <w:rPr>
                  <w:rFonts w:ascii="Comic Sans MS" w:hAnsi="Comic Sans MS"/>
                  <w:i/>
                </w:rPr>
                <w:t>Forest</w:t>
              </w:r>
            </w:smartTag>
          </w:p>
        </w:tc>
        <w:tc>
          <w:tcPr>
            <w:tcW w:w="2597" w:type="dxa"/>
          </w:tcPr>
          <w:p w:rsidR="00217605" w:rsidRPr="009C1C12" w:rsidRDefault="00217605" w:rsidP="009C1C12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9C1C12">
              <w:rPr>
                <w:rFonts w:ascii="Comic Sans MS" w:hAnsi="Comic Sans MS"/>
                <w:i/>
              </w:rPr>
              <w:t>mammal</w:t>
            </w:r>
          </w:p>
        </w:tc>
        <w:tc>
          <w:tcPr>
            <w:tcW w:w="2597" w:type="dxa"/>
          </w:tcPr>
          <w:p w:rsidR="00217605" w:rsidRPr="009C1C12" w:rsidRDefault="00217605" w:rsidP="009C1C12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9C1C12">
              <w:rPr>
                <w:rFonts w:ascii="Comic Sans MS" w:hAnsi="Comic Sans MS"/>
                <w:i/>
              </w:rPr>
              <w:t>trunk</w:t>
            </w:r>
          </w:p>
        </w:tc>
      </w:tr>
      <w:tr w:rsidR="00217605" w:rsidRPr="009C1C12" w:rsidTr="009C1C12">
        <w:tc>
          <w:tcPr>
            <w:tcW w:w="2596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  <w:tc>
          <w:tcPr>
            <w:tcW w:w="2596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  <w:tc>
          <w:tcPr>
            <w:tcW w:w="2597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  <w:tc>
          <w:tcPr>
            <w:tcW w:w="2597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</w:tr>
      <w:tr w:rsidR="00217605" w:rsidRPr="009C1C12" w:rsidTr="009C1C12">
        <w:tc>
          <w:tcPr>
            <w:tcW w:w="2596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  <w:tc>
          <w:tcPr>
            <w:tcW w:w="2596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  <w:tc>
          <w:tcPr>
            <w:tcW w:w="2597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  <w:tc>
          <w:tcPr>
            <w:tcW w:w="2597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</w:tr>
      <w:tr w:rsidR="00217605" w:rsidRPr="009C1C12" w:rsidTr="009C1C12">
        <w:tc>
          <w:tcPr>
            <w:tcW w:w="2596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  <w:tc>
          <w:tcPr>
            <w:tcW w:w="2596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  <w:tc>
          <w:tcPr>
            <w:tcW w:w="2597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  <w:tc>
          <w:tcPr>
            <w:tcW w:w="2597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</w:tr>
      <w:tr w:rsidR="00217605" w:rsidRPr="009C1C12" w:rsidTr="009C1C12">
        <w:tc>
          <w:tcPr>
            <w:tcW w:w="2596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  <w:tc>
          <w:tcPr>
            <w:tcW w:w="2596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  <w:tc>
          <w:tcPr>
            <w:tcW w:w="2597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  <w:tc>
          <w:tcPr>
            <w:tcW w:w="2597" w:type="dxa"/>
          </w:tcPr>
          <w:p w:rsidR="00217605" w:rsidRPr="009C1C12" w:rsidRDefault="00217605" w:rsidP="009C1C12">
            <w:pPr>
              <w:spacing w:after="0" w:line="240" w:lineRule="auto"/>
            </w:pPr>
          </w:p>
        </w:tc>
      </w:tr>
    </w:tbl>
    <w:p w:rsidR="00217605" w:rsidRPr="0003299B" w:rsidRDefault="00217605" w:rsidP="000321E6">
      <w:pPr>
        <w:rPr>
          <w:b/>
        </w:rPr>
      </w:pPr>
    </w:p>
    <w:p w:rsidR="00217605" w:rsidRDefault="00217605" w:rsidP="000321E6">
      <w:pPr>
        <w:rPr>
          <w:b/>
        </w:rPr>
      </w:pPr>
      <w:r w:rsidRPr="0003299B">
        <w:rPr>
          <w:b/>
        </w:rPr>
        <w:t>B. Match t</w:t>
      </w:r>
      <w:r>
        <w:rPr>
          <w:b/>
        </w:rPr>
        <w:t>he words with their meanings. (K</w:t>
      </w:r>
      <w:r w:rsidRPr="0003299B">
        <w:rPr>
          <w:b/>
        </w:rPr>
        <w:t>elimeleri anlamları ile eşleştiriniz. 4x5:20)</w:t>
      </w:r>
    </w:p>
    <w:p w:rsidR="00217605" w:rsidRDefault="00217605" w:rsidP="000321E6">
      <w:r>
        <w:rPr>
          <w:b/>
        </w:rPr>
        <w:t xml:space="preserve">1)  .............. </w:t>
      </w:r>
      <w:r>
        <w:rPr>
          <w:b/>
        </w:rPr>
        <w:tab/>
      </w:r>
      <w:r>
        <w:t>hunter</w:t>
      </w:r>
      <w:r>
        <w:tab/>
        <w:t xml:space="preserve">  </w:t>
      </w:r>
      <w:r>
        <w:tab/>
      </w:r>
      <w:r>
        <w:tab/>
      </w:r>
      <w:r>
        <w:tab/>
        <w:t xml:space="preserve">a) aşırı avlanma/ öldürme </w:t>
      </w:r>
    </w:p>
    <w:p w:rsidR="00217605" w:rsidRDefault="00217605" w:rsidP="000321E6">
      <w:r>
        <w:t xml:space="preserve">2) </w:t>
      </w:r>
      <w:r>
        <w:rPr>
          <w:b/>
        </w:rPr>
        <w:t xml:space="preserve">.............. </w:t>
      </w:r>
      <w:r>
        <w:rPr>
          <w:b/>
        </w:rPr>
        <w:tab/>
      </w:r>
      <w:r>
        <w:t>wild animals</w:t>
      </w:r>
      <w:r>
        <w:tab/>
      </w:r>
      <w:r>
        <w:tab/>
      </w:r>
      <w:r>
        <w:tab/>
        <w:t>b) vahşi hayvanlar</w:t>
      </w:r>
    </w:p>
    <w:p w:rsidR="00217605" w:rsidRDefault="00217605" w:rsidP="000321E6">
      <w:r>
        <w:t>3)</w:t>
      </w:r>
      <w:r w:rsidRPr="0003299B">
        <w:rPr>
          <w:b/>
        </w:rPr>
        <w:t xml:space="preserve"> </w:t>
      </w:r>
      <w:r>
        <w:rPr>
          <w:b/>
        </w:rPr>
        <w:t>..............</w:t>
      </w:r>
      <w:r>
        <w:rPr>
          <w:b/>
        </w:rPr>
        <w:tab/>
      </w:r>
      <w:r>
        <w:t>become extinct</w:t>
      </w:r>
      <w:r>
        <w:tab/>
      </w:r>
      <w:r>
        <w:tab/>
      </w:r>
      <w:r>
        <w:tab/>
        <w:t>c) avcı</w:t>
      </w:r>
    </w:p>
    <w:p w:rsidR="00217605" w:rsidRDefault="00217605" w:rsidP="000321E6">
      <w:r>
        <w:t>4)</w:t>
      </w:r>
      <w:r w:rsidRPr="0003299B">
        <w:rPr>
          <w:b/>
        </w:rPr>
        <w:t xml:space="preserve"> </w:t>
      </w:r>
      <w:r>
        <w:rPr>
          <w:b/>
        </w:rPr>
        <w:t>..............</w:t>
      </w:r>
      <w:r>
        <w:rPr>
          <w:b/>
        </w:rPr>
        <w:tab/>
      </w:r>
      <w:r>
        <w:t>overkilling</w:t>
      </w:r>
      <w:r>
        <w:tab/>
      </w:r>
      <w:r>
        <w:tab/>
      </w:r>
      <w:r>
        <w:tab/>
        <w:t>d) ormanların yok olması</w:t>
      </w:r>
    </w:p>
    <w:p w:rsidR="00217605" w:rsidRDefault="00217605" w:rsidP="000321E6">
      <w:r>
        <w:t>5)</w:t>
      </w:r>
      <w:r w:rsidRPr="0003299B">
        <w:rPr>
          <w:b/>
        </w:rPr>
        <w:t xml:space="preserve"> </w:t>
      </w:r>
      <w:r>
        <w:rPr>
          <w:b/>
        </w:rPr>
        <w:t>..............</w:t>
      </w:r>
      <w:r>
        <w:rPr>
          <w:b/>
        </w:rPr>
        <w:tab/>
      </w:r>
      <w:r w:rsidRPr="0003299B">
        <w:t>deforestation</w:t>
      </w:r>
      <w:r>
        <w:tab/>
      </w:r>
      <w:r>
        <w:tab/>
      </w:r>
      <w:r>
        <w:tab/>
        <w:t>e) yok olmak /nesli tükenmek</w:t>
      </w:r>
    </w:p>
    <w:p w:rsidR="00217605" w:rsidRDefault="00217605" w:rsidP="000321E6"/>
    <w:p w:rsidR="00217605" w:rsidRDefault="00217605" w:rsidP="000321E6">
      <w:pPr>
        <w:rPr>
          <w:b/>
        </w:rPr>
      </w:pPr>
      <w:r>
        <w:rPr>
          <w:noProof/>
          <w:lang w:val="tr-TR" w:eastAsia="tr-TR"/>
        </w:rPr>
        <w:pict>
          <v:roundrect id="_x0000_s1030" style="position:absolute;margin-left:83.25pt;margin-top:23.6pt;width:26.25pt;height:25.5pt;z-index:251651584" arcsize="10923f">
            <v:textbox>
              <w:txbxContent>
                <w:p w:rsidR="00217605" w:rsidRPr="00E34D68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2)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_x0000_s1031" style="position:absolute;margin-left:222pt;margin-top:23.6pt;width:27.75pt;height:25.5pt;z-index:251652608" arcsize="10923f">
            <v:textbox>
              <w:txbxContent>
                <w:p w:rsidR="00217605" w:rsidRPr="00E34D68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3)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_x0000_s1032" style="position:absolute;margin-left:-30pt;margin-top:23.6pt;width:32.25pt;height:25.5pt;z-index:251650560" arcsize="10923f">
            <v:textbox>
              <w:txbxContent>
                <w:p w:rsidR="00217605" w:rsidRPr="00E34D68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1)</w:t>
                  </w:r>
                </w:p>
              </w:txbxContent>
            </v:textbox>
          </v:roundrect>
        </w:pict>
      </w:r>
      <w:r w:rsidRPr="0003299B">
        <w:rPr>
          <w:b/>
        </w:rPr>
        <w:t>C. Match the TV programmes with their pictures. (TV programları ile resimleri eşleştiriniz. 4x5:20)</w:t>
      </w:r>
    </w:p>
    <w:p w:rsidR="00217605" w:rsidRDefault="00217605" w:rsidP="000321E6">
      <w:pPr>
        <w:rPr>
          <w:b/>
        </w:rPr>
      </w:pPr>
      <w:r>
        <w:rPr>
          <w:noProof/>
          <w:lang w:val="tr-TR" w:eastAsia="tr-TR"/>
        </w:rPr>
        <w:pict>
          <v:roundrect id="_x0000_s1033" style="position:absolute;margin-left:357.75pt;margin-top:5.65pt;width:161.25pt;height:149.25pt;z-index:251655680" arcsize="10923f">
            <v:textbox>
              <w:txbxContent>
                <w:p w:rsidR="00217605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A) Talk Show</w:t>
                  </w:r>
                  <w:r>
                    <w:rPr>
                      <w:lang w:val="tr-TR"/>
                    </w:rPr>
                    <w:tab/>
                    <w:t xml:space="preserve">     ...........</w:t>
                  </w:r>
                </w:p>
                <w:p w:rsidR="00217605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B) cartoon</w:t>
                  </w:r>
                  <w:r>
                    <w:rPr>
                      <w:lang w:val="tr-TR"/>
                    </w:rPr>
                    <w:tab/>
                    <w:t xml:space="preserve">     ...........</w:t>
                  </w:r>
                </w:p>
                <w:p w:rsidR="00217605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C) cookery Programme .........</w:t>
                  </w:r>
                </w:p>
                <w:p w:rsidR="00217605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D) Weather Forecast   ..........</w:t>
                  </w:r>
                </w:p>
                <w:p w:rsidR="00217605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E) Music Programme ..........</w:t>
                  </w:r>
                </w:p>
                <w:p w:rsidR="00217605" w:rsidRDefault="00217605">
                  <w:pPr>
                    <w:rPr>
                      <w:lang w:val="tr-TR"/>
                    </w:rPr>
                  </w:pPr>
                </w:p>
                <w:p w:rsidR="00217605" w:rsidRPr="001004E3" w:rsidRDefault="00217605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2 Resim" o:spid="_x0000_s1034" type="#_x0000_t75" alt="talkshow.jpg" style="position:absolute;margin-left:99.75pt;margin-top:-.35pt;width:120pt;height:96.75pt;z-index:-251651584;visibility:visible">
            <v:imagedata r:id="rId7" o:title=""/>
          </v:shape>
        </w:pict>
      </w:r>
      <w:r>
        <w:rPr>
          <w:noProof/>
          <w:lang w:val="tr-TR" w:eastAsia="tr-TR"/>
        </w:rPr>
        <w:pict>
          <v:shape id="0 Resim" o:spid="_x0000_s1035" type="#_x0000_t75" alt="cartoon.jpg" style="position:absolute;margin-left:240pt;margin-top:1.15pt;width:97.5pt;height:95.25pt;z-index:-251648512;visibility:visible">
            <v:imagedata r:id="rId8" o:title=""/>
          </v:shape>
        </w:pict>
      </w:r>
      <w:r>
        <w:rPr>
          <w:noProof/>
          <w:lang w:val="tr-TR" w:eastAsia="tr-TR"/>
        </w:rPr>
        <w:pict>
          <v:shape id="10 Resim" o:spid="_x0000_s1036" type="#_x0000_t75" alt="cookery.jpg" style="position:absolute;margin-left:-15.75pt;margin-top:-.35pt;width:90pt;height:96.75pt;z-index:-251652608;visibility:visible">
            <v:imagedata r:id="rId9" o:title=""/>
          </v:shape>
        </w:pict>
      </w:r>
      <w:r>
        <w:rPr>
          <w:noProof/>
          <w:lang w:val="tr-TR" w:eastAsia="tr-TR"/>
        </w:rPr>
        <w:pict>
          <v:roundrect id="_x0000_s1037" style="position:absolute;margin-left:100.5pt;margin-top:114.4pt;width:31.5pt;height:21.75pt;z-index:251654656" arcsize="10923f">
            <v:textbox>
              <w:txbxContent>
                <w:p w:rsidR="00217605" w:rsidRPr="001004E3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5)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_x0000_s1038" style="position:absolute;margin-left:-22.5pt;margin-top:114.4pt;width:30.75pt;height:28.5pt;z-index:251653632" arcsize="10923f">
            <v:textbox>
              <w:txbxContent>
                <w:p w:rsidR="00217605" w:rsidRPr="001004E3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4)</w:t>
                  </w:r>
                </w:p>
              </w:txbxContent>
            </v:textbox>
          </v:roundrect>
        </w:pict>
      </w:r>
    </w:p>
    <w:p w:rsidR="00217605" w:rsidRPr="001004E3" w:rsidRDefault="00217605" w:rsidP="001004E3"/>
    <w:p w:rsidR="00217605" w:rsidRPr="001004E3" w:rsidRDefault="00217605" w:rsidP="001004E3"/>
    <w:p w:rsidR="00217605" w:rsidRPr="001004E3" w:rsidRDefault="00217605" w:rsidP="001004E3"/>
    <w:p w:rsidR="00217605" w:rsidRPr="001004E3" w:rsidRDefault="00217605" w:rsidP="001004E3">
      <w:r>
        <w:rPr>
          <w:noProof/>
          <w:lang w:val="tr-TR" w:eastAsia="tr-TR"/>
        </w:rPr>
        <w:pict>
          <v:shape id="11 Resim" o:spid="_x0000_s1039" type="#_x0000_t75" alt="music.jpg" style="position:absolute;margin-left:-3.75pt;margin-top:17.9pt;width:121.5pt;height:104.25pt;z-index:-251649536;visibility:visible">
            <v:imagedata r:id="rId10" o:title=""/>
          </v:shape>
        </w:pict>
      </w:r>
      <w:r>
        <w:rPr>
          <w:noProof/>
          <w:lang w:val="tr-TR" w:eastAsia="tr-TR"/>
        </w:rPr>
        <w:pict>
          <v:shape id="13 Resim" o:spid="_x0000_s1040" type="#_x0000_t75" alt="wforcast.jpg" style="position:absolute;margin-left:125.25pt;margin-top:12.65pt;width:156pt;height:109.5pt;z-index:-251650560;visibility:visible">
            <v:imagedata r:id="rId11" o:title=""/>
          </v:shape>
        </w:pict>
      </w:r>
    </w:p>
    <w:p w:rsidR="00217605" w:rsidRDefault="00217605" w:rsidP="001004E3"/>
    <w:p w:rsidR="00217605" w:rsidRDefault="00217605" w:rsidP="001004E3">
      <w:pPr>
        <w:tabs>
          <w:tab w:val="left" w:pos="6675"/>
        </w:tabs>
      </w:pPr>
      <w:r>
        <w:tab/>
      </w:r>
    </w:p>
    <w:p w:rsidR="00217605" w:rsidRPr="007451C2" w:rsidRDefault="00217605" w:rsidP="001004E3">
      <w:pPr>
        <w:tabs>
          <w:tab w:val="left" w:pos="6675"/>
        </w:tabs>
        <w:rPr>
          <w:b/>
        </w:rPr>
      </w:pPr>
      <w:r w:rsidRPr="007451C2">
        <w:rPr>
          <w:b/>
        </w:rPr>
        <w:t>D. Look at the table mark the sentences as TRUE/FALSE ( tabloyu inceleyiniz ve cümleleri TRUE (Doğru) /FALSE (Yanlış) olarak işaretleyiniz. (2x10:20)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7"/>
        <w:gridCol w:w="2077"/>
        <w:gridCol w:w="2077"/>
        <w:gridCol w:w="2077"/>
        <w:gridCol w:w="2078"/>
      </w:tblGrid>
      <w:tr w:rsidR="00217605" w:rsidRPr="009C1C12" w:rsidTr="009C1C12">
        <w:tc>
          <w:tcPr>
            <w:tcW w:w="2077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  <w:tc>
          <w:tcPr>
            <w:tcW w:w="2077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>Watching TV series</w:t>
            </w:r>
          </w:p>
        </w:tc>
        <w:tc>
          <w:tcPr>
            <w:tcW w:w="2077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>Doing sports</w:t>
            </w:r>
          </w:p>
        </w:tc>
        <w:tc>
          <w:tcPr>
            <w:tcW w:w="2077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>Visiting different places</w:t>
            </w:r>
          </w:p>
        </w:tc>
        <w:tc>
          <w:tcPr>
            <w:tcW w:w="2078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smartTag w:uri="urn:schemas-microsoft-com:office:smarttags" w:element="City">
              <w:smartTag w:uri="urn:schemas-microsoft-com:office:smarttags" w:element="place">
                <w:r w:rsidRPr="009C1C12">
                  <w:rPr>
                    <w:b/>
                  </w:rPr>
                  <w:t>Reading</w:t>
                </w:r>
              </w:smartTag>
            </w:smartTag>
            <w:r w:rsidRPr="009C1C12">
              <w:rPr>
                <w:b/>
              </w:rPr>
              <w:t xml:space="preserve"> books</w:t>
            </w:r>
          </w:p>
        </w:tc>
      </w:tr>
      <w:tr w:rsidR="00217605" w:rsidRPr="009C1C12" w:rsidTr="009C1C12">
        <w:tc>
          <w:tcPr>
            <w:tcW w:w="2077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>Lucy</w:t>
            </w:r>
          </w:p>
        </w:tc>
        <w:tc>
          <w:tcPr>
            <w:tcW w:w="2077" w:type="dxa"/>
          </w:tcPr>
          <w:p w:rsidR="00217605" w:rsidRPr="009C1C12" w:rsidRDefault="00217605" w:rsidP="009C1C12">
            <w:pPr>
              <w:pStyle w:val="ListParagraph"/>
              <w:numPr>
                <w:ilvl w:val="0"/>
                <w:numId w:val="1"/>
              </w:num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  <w:tc>
          <w:tcPr>
            <w:tcW w:w="2077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 xml:space="preserve">                 X</w:t>
            </w:r>
          </w:p>
        </w:tc>
        <w:tc>
          <w:tcPr>
            <w:tcW w:w="2077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 xml:space="preserve">                 X</w:t>
            </w:r>
          </w:p>
        </w:tc>
        <w:tc>
          <w:tcPr>
            <w:tcW w:w="2078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 xml:space="preserve">                 X</w:t>
            </w:r>
          </w:p>
        </w:tc>
      </w:tr>
      <w:tr w:rsidR="00217605" w:rsidRPr="009C1C12" w:rsidTr="009C1C12">
        <w:tc>
          <w:tcPr>
            <w:tcW w:w="2077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>Peter</w:t>
            </w:r>
          </w:p>
        </w:tc>
        <w:tc>
          <w:tcPr>
            <w:tcW w:w="2077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 xml:space="preserve">                 X</w:t>
            </w:r>
          </w:p>
        </w:tc>
        <w:tc>
          <w:tcPr>
            <w:tcW w:w="2077" w:type="dxa"/>
          </w:tcPr>
          <w:p w:rsidR="00217605" w:rsidRPr="009C1C12" w:rsidRDefault="00217605" w:rsidP="009C1C12">
            <w:pPr>
              <w:pStyle w:val="ListParagraph"/>
              <w:numPr>
                <w:ilvl w:val="0"/>
                <w:numId w:val="1"/>
              </w:num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  <w:tc>
          <w:tcPr>
            <w:tcW w:w="2077" w:type="dxa"/>
          </w:tcPr>
          <w:p w:rsidR="00217605" w:rsidRPr="009C1C12" w:rsidRDefault="00217605" w:rsidP="009C1C12">
            <w:pPr>
              <w:pStyle w:val="ListParagraph"/>
              <w:numPr>
                <w:ilvl w:val="0"/>
                <w:numId w:val="1"/>
              </w:num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  <w:tc>
          <w:tcPr>
            <w:tcW w:w="2078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 xml:space="preserve">                 X</w:t>
            </w:r>
          </w:p>
        </w:tc>
      </w:tr>
      <w:tr w:rsidR="00217605" w:rsidRPr="009C1C12" w:rsidTr="009C1C12">
        <w:tc>
          <w:tcPr>
            <w:tcW w:w="2077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>Anna</w:t>
            </w:r>
          </w:p>
        </w:tc>
        <w:tc>
          <w:tcPr>
            <w:tcW w:w="2077" w:type="dxa"/>
          </w:tcPr>
          <w:p w:rsidR="00217605" w:rsidRPr="009C1C12" w:rsidRDefault="00217605" w:rsidP="009C1C12">
            <w:pPr>
              <w:tabs>
                <w:tab w:val="left" w:pos="6675"/>
              </w:tabs>
              <w:spacing w:after="0" w:line="240" w:lineRule="auto"/>
              <w:rPr>
                <w:b/>
              </w:rPr>
            </w:pPr>
            <w:r w:rsidRPr="009C1C12">
              <w:rPr>
                <w:b/>
              </w:rPr>
              <w:t xml:space="preserve">                X</w:t>
            </w:r>
          </w:p>
        </w:tc>
        <w:tc>
          <w:tcPr>
            <w:tcW w:w="2077" w:type="dxa"/>
          </w:tcPr>
          <w:p w:rsidR="00217605" w:rsidRPr="009C1C12" w:rsidRDefault="00217605" w:rsidP="009C1C12">
            <w:pPr>
              <w:pStyle w:val="ListParagraph"/>
              <w:numPr>
                <w:ilvl w:val="0"/>
                <w:numId w:val="1"/>
              </w:num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  <w:tc>
          <w:tcPr>
            <w:tcW w:w="2077" w:type="dxa"/>
          </w:tcPr>
          <w:p w:rsidR="00217605" w:rsidRPr="009C1C12" w:rsidRDefault="00217605" w:rsidP="009C1C12">
            <w:pPr>
              <w:pStyle w:val="ListParagraph"/>
              <w:numPr>
                <w:ilvl w:val="0"/>
                <w:numId w:val="1"/>
              </w:num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  <w:tc>
          <w:tcPr>
            <w:tcW w:w="2078" w:type="dxa"/>
          </w:tcPr>
          <w:p w:rsidR="00217605" w:rsidRPr="009C1C12" w:rsidRDefault="00217605" w:rsidP="009C1C12">
            <w:pPr>
              <w:pStyle w:val="ListParagraph"/>
              <w:numPr>
                <w:ilvl w:val="0"/>
                <w:numId w:val="1"/>
              </w:numPr>
              <w:tabs>
                <w:tab w:val="left" w:pos="6675"/>
              </w:tabs>
              <w:spacing w:after="0" w:line="240" w:lineRule="auto"/>
              <w:rPr>
                <w:b/>
              </w:rPr>
            </w:pPr>
          </w:p>
        </w:tc>
      </w:tr>
    </w:tbl>
    <w:p w:rsidR="00217605" w:rsidRDefault="00217605" w:rsidP="001004E3">
      <w:pPr>
        <w:tabs>
          <w:tab w:val="left" w:pos="6675"/>
        </w:tabs>
      </w:pPr>
    </w:p>
    <w:p w:rsidR="00217605" w:rsidRDefault="00217605" w:rsidP="001004E3">
      <w:pPr>
        <w:tabs>
          <w:tab w:val="left" w:pos="6675"/>
        </w:tabs>
      </w:pPr>
      <w:r>
        <w:t>1) Lucy doesn't prefer reading books</w:t>
      </w:r>
      <w:r w:rsidRPr="002807FC">
        <w:t xml:space="preserve"> </w:t>
      </w:r>
      <w:r>
        <w:t>to watching Tv series.</w:t>
      </w:r>
      <w:r>
        <w:tab/>
        <w:t>.................</w:t>
      </w:r>
    </w:p>
    <w:p w:rsidR="00217605" w:rsidRDefault="00217605" w:rsidP="001004E3">
      <w:pPr>
        <w:tabs>
          <w:tab w:val="left" w:pos="6675"/>
        </w:tabs>
      </w:pPr>
      <w:r>
        <w:t>2) Anna and Peter prefer doing sports.</w:t>
      </w:r>
      <w:r>
        <w:tab/>
        <w:t>.................</w:t>
      </w:r>
    </w:p>
    <w:p w:rsidR="00217605" w:rsidRDefault="00217605" w:rsidP="001004E3">
      <w:pPr>
        <w:tabs>
          <w:tab w:val="left" w:pos="6675"/>
        </w:tabs>
      </w:pPr>
      <w:r>
        <w:t>3) Anna and Peter prefer reading books.</w:t>
      </w:r>
      <w:r>
        <w:tab/>
        <w:t>.................</w:t>
      </w:r>
    </w:p>
    <w:p w:rsidR="00217605" w:rsidRDefault="00217605" w:rsidP="001004E3">
      <w:pPr>
        <w:tabs>
          <w:tab w:val="left" w:pos="6675"/>
        </w:tabs>
      </w:pPr>
      <w:r>
        <w:t>4) Peter  prefers visiting different places</w:t>
      </w:r>
      <w:r>
        <w:tab/>
        <w:t>.................</w:t>
      </w:r>
    </w:p>
    <w:p w:rsidR="00217605" w:rsidRDefault="00217605" w:rsidP="001004E3">
      <w:pPr>
        <w:tabs>
          <w:tab w:val="left" w:pos="6675"/>
        </w:tabs>
      </w:pPr>
      <w:r>
        <w:t>5) Lucy and Peter don't prefer doing sports.</w:t>
      </w:r>
      <w:r>
        <w:tab/>
        <w:t>.................</w:t>
      </w:r>
    </w:p>
    <w:p w:rsidR="00217605" w:rsidRDefault="00217605" w:rsidP="001004E3">
      <w:pPr>
        <w:tabs>
          <w:tab w:val="left" w:pos="6675"/>
        </w:tabs>
      </w:pPr>
      <w:r>
        <w:t>6) Anna prefers visiting different places to watching TV series.</w:t>
      </w:r>
      <w:r>
        <w:tab/>
        <w:t>.................</w:t>
      </w:r>
    </w:p>
    <w:p w:rsidR="00217605" w:rsidRDefault="00217605" w:rsidP="001004E3">
      <w:pPr>
        <w:tabs>
          <w:tab w:val="left" w:pos="6675"/>
        </w:tabs>
      </w:pPr>
      <w:r>
        <w:t>7) Peter  prefers reading books to watching TV Series.</w:t>
      </w:r>
      <w:r>
        <w:tab/>
        <w:t>.................</w:t>
      </w:r>
    </w:p>
    <w:p w:rsidR="00217605" w:rsidRDefault="00217605" w:rsidP="001004E3">
      <w:pPr>
        <w:tabs>
          <w:tab w:val="left" w:pos="6675"/>
        </w:tabs>
      </w:pPr>
      <w:r>
        <w:t>8) Peter doesn't prefer reading books to doing sports.</w:t>
      </w:r>
      <w:r>
        <w:tab/>
        <w:t>.................</w:t>
      </w:r>
    </w:p>
    <w:p w:rsidR="00217605" w:rsidRDefault="00217605" w:rsidP="001004E3">
      <w:pPr>
        <w:tabs>
          <w:tab w:val="left" w:pos="6675"/>
        </w:tabs>
      </w:pPr>
      <w:r>
        <w:t>9)Peter and Anna prefer visiting different places to watching TV series.</w:t>
      </w:r>
      <w:r>
        <w:tab/>
        <w:t>.................</w:t>
      </w:r>
    </w:p>
    <w:p w:rsidR="00217605" w:rsidRDefault="00217605" w:rsidP="001004E3">
      <w:pPr>
        <w:tabs>
          <w:tab w:val="left" w:pos="6675"/>
        </w:tabs>
      </w:pPr>
      <w:r>
        <w:t>10) Lucy doesn't prefer doing sports.</w:t>
      </w:r>
      <w:r>
        <w:tab/>
        <w:t>.................</w:t>
      </w:r>
    </w:p>
    <w:p w:rsidR="00217605" w:rsidRDefault="00217605" w:rsidP="001004E3">
      <w:pPr>
        <w:tabs>
          <w:tab w:val="left" w:pos="6675"/>
        </w:tabs>
      </w:pPr>
    </w:p>
    <w:p w:rsidR="00217605" w:rsidRDefault="00217605" w:rsidP="001004E3">
      <w:pPr>
        <w:tabs>
          <w:tab w:val="left" w:pos="6675"/>
        </w:tabs>
        <w:rPr>
          <w:b/>
        </w:rPr>
      </w:pPr>
      <w:r w:rsidRPr="007451C2">
        <w:rPr>
          <w:b/>
        </w:rPr>
        <w:t>E. Match the signs with their meanings. (İşaretleri anlamları ile eşleştiriniz. 4x5:20)</w:t>
      </w:r>
    </w:p>
    <w:p w:rsidR="00217605" w:rsidRDefault="00217605" w:rsidP="001004E3">
      <w:pPr>
        <w:tabs>
          <w:tab w:val="left" w:pos="6675"/>
        </w:tabs>
        <w:rPr>
          <w:b/>
        </w:rPr>
      </w:pPr>
      <w:r>
        <w:rPr>
          <w:noProof/>
          <w:lang w:val="tr-TR" w:eastAsia="tr-TR"/>
        </w:rPr>
        <w:pict>
          <v:roundrect id="_x0000_s1041" style="position:absolute;margin-left:485.25pt;margin-top:55.25pt;width:30.75pt;height:19.5pt;z-index:251658752" arcsize="10923f"/>
        </w:pict>
      </w:r>
      <w:r>
        <w:rPr>
          <w:noProof/>
          <w:lang w:val="tr-TR" w:eastAsia="tr-TR"/>
        </w:rPr>
        <w:pict>
          <v:roundrect id="_x0000_s1042" style="position:absolute;margin-left:490.5pt;margin-top:85.25pt;width:30.75pt;height:19.5pt;z-index:251659776" arcsize="10923f"/>
        </w:pict>
      </w:r>
      <w:r>
        <w:rPr>
          <w:noProof/>
          <w:lang w:val="tr-TR" w:eastAsia="tr-TR"/>
        </w:rPr>
        <w:pict>
          <v:roundrect id="_x0000_s1043" style="position:absolute;margin-left:485.25pt;margin-top:28.25pt;width:30.75pt;height:19.5pt;z-index:251657728" arcsize="10923f"/>
        </w:pict>
      </w:r>
      <w:r>
        <w:rPr>
          <w:noProof/>
          <w:lang w:val="tr-TR" w:eastAsia="tr-TR"/>
        </w:rPr>
        <w:pict>
          <v:roundrect id="_x0000_s1044" style="position:absolute;margin-left:304.5pt;margin-top:18.5pt;width:231.75pt;height:199.5pt;z-index:251656704" arcsize="10923f">
            <v:textbox>
              <w:txbxContent>
                <w:p w:rsidR="00217605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a) Suitable for ages 18 and over.</w:t>
                  </w:r>
                </w:p>
                <w:p w:rsidR="00217605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b) Suitable for general audiences.</w:t>
                  </w:r>
                </w:p>
                <w:p w:rsidR="00217605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c) Contains elements of violence and horror.</w:t>
                  </w:r>
                </w:p>
                <w:p w:rsidR="00217605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d) Contains behaviors that may create a negative example.</w:t>
                  </w:r>
                </w:p>
                <w:p w:rsidR="00217605" w:rsidRDefault="0021760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e) Suitable for ages 13 and over.</w:t>
                  </w:r>
                </w:p>
                <w:p w:rsidR="00217605" w:rsidRPr="00332F63" w:rsidRDefault="00217605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  <w:r>
        <w:rPr>
          <w:b/>
        </w:rPr>
        <w:t>1)</w:t>
      </w:r>
      <w:r w:rsidRPr="00B4686F">
        <w:rPr>
          <w:b/>
          <w:noProof/>
          <w:lang w:val="tr-TR" w:eastAsia="tr-TR"/>
        </w:rPr>
        <w:pict>
          <v:shape id="16 Resim" o:spid="_x0000_i1025" type="#_x0000_t75" alt="13.png" style="width:78pt;height:89.25pt;visibility:visible">
            <v:imagedata r:id="rId12" o:title=""/>
          </v:shape>
        </w:pict>
      </w:r>
      <w:r>
        <w:rPr>
          <w:b/>
        </w:rPr>
        <w:t xml:space="preserve"> 2) </w:t>
      </w:r>
      <w:r w:rsidRPr="00B4686F">
        <w:rPr>
          <w:b/>
          <w:noProof/>
          <w:lang w:val="tr-TR" w:eastAsia="tr-TR"/>
        </w:rPr>
        <w:pict>
          <v:shape id="9 Resim" o:spid="_x0000_i1026" type="#_x0000_t75" alt="şiddet.jpg" style="width:72.75pt;height:84.75pt;visibility:visible">
            <v:imagedata r:id="rId13" o:title=""/>
          </v:shape>
        </w:pict>
      </w:r>
      <w:r>
        <w:rPr>
          <w:b/>
        </w:rPr>
        <w:t xml:space="preserve">  3)</w:t>
      </w:r>
      <w:r w:rsidRPr="002807FC">
        <w:rPr>
          <w:b/>
          <w:noProof/>
        </w:rPr>
        <w:t xml:space="preserve"> </w:t>
      </w:r>
      <w:r w:rsidRPr="00B4686F">
        <w:rPr>
          <w:b/>
          <w:noProof/>
          <w:lang w:val="tr-TR" w:eastAsia="tr-TR"/>
        </w:rPr>
        <w:pict>
          <v:shape id="8 Resim" o:spid="_x0000_i1027" type="#_x0000_t75" alt="olumsuz.jpg" style="width:82.5pt;height:84.75pt;visibility:visible">
            <v:imagedata r:id="rId14" o:title=""/>
          </v:shape>
        </w:pict>
      </w:r>
    </w:p>
    <w:p w:rsidR="00217605" w:rsidRPr="007451C2" w:rsidRDefault="00217605" w:rsidP="001004E3">
      <w:pPr>
        <w:tabs>
          <w:tab w:val="left" w:pos="6675"/>
        </w:tabs>
        <w:rPr>
          <w:b/>
        </w:rPr>
      </w:pPr>
      <w:r>
        <w:rPr>
          <w:noProof/>
          <w:lang w:val="tr-TR" w:eastAsia="tr-TR"/>
        </w:rPr>
        <w:pict>
          <v:roundrect id="_x0000_s1045" style="position:absolute;margin-left:501pt;margin-top:14.75pt;width:30.75pt;height:19.5pt;z-index:251660800" arcsize="10923f"/>
        </w:pict>
      </w:r>
      <w:r>
        <w:rPr>
          <w:noProof/>
          <w:lang w:val="tr-TR" w:eastAsia="tr-TR"/>
        </w:rPr>
        <w:pict>
          <v:roundrect id="_x0000_s1046" style="position:absolute;margin-left:490.5pt;margin-top:49.25pt;width:30.75pt;height:19.5pt;z-index:251661824" arcsize="10923f"/>
        </w:pict>
      </w:r>
      <w:r>
        <w:rPr>
          <w:b/>
        </w:rPr>
        <w:t>4)</w:t>
      </w:r>
      <w:r w:rsidRPr="002807FC">
        <w:rPr>
          <w:b/>
          <w:noProof/>
        </w:rPr>
        <w:t xml:space="preserve"> </w:t>
      </w:r>
      <w:r w:rsidRPr="00B4686F">
        <w:rPr>
          <w:b/>
          <w:noProof/>
          <w:lang w:val="tr-TR" w:eastAsia="tr-TR"/>
        </w:rPr>
        <w:pict>
          <v:shape id="7 Resim" o:spid="_x0000_i1028" type="#_x0000_t75" alt="genelizleyici.jpg" style="width:102pt;height:96pt;visibility:visible">
            <v:imagedata r:id="rId15" o:title=""/>
          </v:shape>
        </w:pict>
      </w:r>
      <w:r>
        <w:rPr>
          <w:b/>
        </w:rPr>
        <w:t xml:space="preserve">           5)</w:t>
      </w:r>
      <w:r w:rsidRPr="002807FC">
        <w:rPr>
          <w:b/>
          <w:noProof/>
        </w:rPr>
        <w:t xml:space="preserve"> </w:t>
      </w:r>
      <w:r w:rsidRPr="00B4686F">
        <w:rPr>
          <w:b/>
          <w:noProof/>
          <w:lang w:val="tr-TR" w:eastAsia="tr-TR"/>
        </w:rPr>
        <w:pict>
          <v:shape id="6 Resim" o:spid="_x0000_i1029" type="#_x0000_t75" alt="18.jpg" style="width:88.5pt;height:89.25pt;visibility:visible">
            <v:imagedata r:id="rId16" o:title=""/>
          </v:shape>
        </w:pict>
      </w:r>
    </w:p>
    <w:sectPr w:rsidR="00217605" w:rsidRPr="007451C2" w:rsidSect="000321E6">
      <w:pgSz w:w="12240" w:h="15840"/>
      <w:pgMar w:top="1440" w:right="63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605" w:rsidRDefault="00217605" w:rsidP="001004E3">
      <w:pPr>
        <w:spacing w:after="0" w:line="240" w:lineRule="auto"/>
      </w:pPr>
      <w:r>
        <w:separator/>
      </w:r>
    </w:p>
  </w:endnote>
  <w:endnote w:type="continuationSeparator" w:id="0">
    <w:p w:rsidR="00217605" w:rsidRDefault="00217605" w:rsidP="00100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605" w:rsidRDefault="00217605" w:rsidP="001004E3">
      <w:pPr>
        <w:spacing w:after="0" w:line="240" w:lineRule="auto"/>
      </w:pPr>
      <w:r>
        <w:separator/>
      </w:r>
    </w:p>
  </w:footnote>
  <w:footnote w:type="continuationSeparator" w:id="0">
    <w:p w:rsidR="00217605" w:rsidRDefault="00217605" w:rsidP="00100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97B55"/>
    <w:multiLevelType w:val="hybridMultilevel"/>
    <w:tmpl w:val="F66EA50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21E6"/>
    <w:rsid w:val="00014A0C"/>
    <w:rsid w:val="000321E6"/>
    <w:rsid w:val="0003299B"/>
    <w:rsid w:val="00054B50"/>
    <w:rsid w:val="00073806"/>
    <w:rsid w:val="00075745"/>
    <w:rsid w:val="00082CDD"/>
    <w:rsid w:val="001004E3"/>
    <w:rsid w:val="00150445"/>
    <w:rsid w:val="00174F70"/>
    <w:rsid w:val="00180302"/>
    <w:rsid w:val="0018261A"/>
    <w:rsid w:val="001A223C"/>
    <w:rsid w:val="00216D97"/>
    <w:rsid w:val="00217605"/>
    <w:rsid w:val="00233637"/>
    <w:rsid w:val="00241651"/>
    <w:rsid w:val="00247B05"/>
    <w:rsid w:val="002807FC"/>
    <w:rsid w:val="002A7D49"/>
    <w:rsid w:val="002B7554"/>
    <w:rsid w:val="002C35F1"/>
    <w:rsid w:val="002C6755"/>
    <w:rsid w:val="00332F63"/>
    <w:rsid w:val="003C665E"/>
    <w:rsid w:val="003F10D4"/>
    <w:rsid w:val="00400A68"/>
    <w:rsid w:val="0043450E"/>
    <w:rsid w:val="00471C94"/>
    <w:rsid w:val="00480A4C"/>
    <w:rsid w:val="00483CF6"/>
    <w:rsid w:val="0049258A"/>
    <w:rsid w:val="004A34BD"/>
    <w:rsid w:val="004B3A77"/>
    <w:rsid w:val="004B485A"/>
    <w:rsid w:val="004D04EA"/>
    <w:rsid w:val="004D6AD4"/>
    <w:rsid w:val="00504871"/>
    <w:rsid w:val="00523AE0"/>
    <w:rsid w:val="005650E3"/>
    <w:rsid w:val="005B2C29"/>
    <w:rsid w:val="005E50DA"/>
    <w:rsid w:val="005F6791"/>
    <w:rsid w:val="00621E07"/>
    <w:rsid w:val="00630440"/>
    <w:rsid w:val="00657000"/>
    <w:rsid w:val="00663FE5"/>
    <w:rsid w:val="006640C8"/>
    <w:rsid w:val="0066628B"/>
    <w:rsid w:val="006C2989"/>
    <w:rsid w:val="006F4BF5"/>
    <w:rsid w:val="007015CF"/>
    <w:rsid w:val="00727327"/>
    <w:rsid w:val="007451C2"/>
    <w:rsid w:val="00751C6C"/>
    <w:rsid w:val="00754961"/>
    <w:rsid w:val="00784388"/>
    <w:rsid w:val="008921E8"/>
    <w:rsid w:val="008971E6"/>
    <w:rsid w:val="009004FC"/>
    <w:rsid w:val="0091650C"/>
    <w:rsid w:val="00967BAF"/>
    <w:rsid w:val="00980C3D"/>
    <w:rsid w:val="009C1C12"/>
    <w:rsid w:val="00A90F50"/>
    <w:rsid w:val="00AA1B33"/>
    <w:rsid w:val="00AF624C"/>
    <w:rsid w:val="00B4686F"/>
    <w:rsid w:val="00B67371"/>
    <w:rsid w:val="00B819B3"/>
    <w:rsid w:val="00BE03FF"/>
    <w:rsid w:val="00C00B78"/>
    <w:rsid w:val="00C3501C"/>
    <w:rsid w:val="00C63A83"/>
    <w:rsid w:val="00CE7EA9"/>
    <w:rsid w:val="00D02BC1"/>
    <w:rsid w:val="00D22B24"/>
    <w:rsid w:val="00D3699F"/>
    <w:rsid w:val="00D63F65"/>
    <w:rsid w:val="00DE2B05"/>
    <w:rsid w:val="00DF1789"/>
    <w:rsid w:val="00E26C9B"/>
    <w:rsid w:val="00E34D68"/>
    <w:rsid w:val="00EA422A"/>
    <w:rsid w:val="00FF5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021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321E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34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4D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004E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004E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004E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04E3"/>
    <w:rPr>
      <w:rFonts w:cs="Times New Roman"/>
    </w:rPr>
  </w:style>
  <w:style w:type="paragraph" w:styleId="ListParagraph">
    <w:name w:val="List Paragraph"/>
    <w:basedOn w:val="Normal"/>
    <w:uiPriority w:val="99"/>
    <w:qFormat/>
    <w:rsid w:val="00075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281</Words>
  <Characters>1607</Characters>
  <Application>Microsoft Office Outlook</Application>
  <DocSecurity>0</DocSecurity>
  <Lines>0</Lines>
  <Paragraphs>0</Paragraphs>
  <ScaleCrop>false</ScaleCrop>
  <Company>HEAVEN KILLERS RELEASE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Emrah</dc:creator>
  <cp:keywords/>
  <dc:description/>
  <cp:lastModifiedBy>FORUMPROF</cp:lastModifiedBy>
  <cp:revision>5</cp:revision>
  <dcterms:created xsi:type="dcterms:W3CDTF">2014-12-19T16:05:00Z</dcterms:created>
  <dcterms:modified xsi:type="dcterms:W3CDTF">2014-12-22T16:56:00Z</dcterms:modified>
</cp:coreProperties>
</file>